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513EC" w14:textId="0895153F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KELE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(fl.1483</w:t>
      </w:r>
      <w:r w:rsidR="00600738">
        <w:rPr>
          <w:rFonts w:ascii="Times New Roman" w:eastAsia="Calibri" w:hAnsi="Times New Roman" w:cs="Times New Roman"/>
          <w:sz w:val="24"/>
          <w:szCs w:val="24"/>
        </w:rPr>
        <w:t>-96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FEA2937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3BECB6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F4D1C5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Thomas Jakson of Grantham, </w:t>
      </w:r>
    </w:p>
    <w:p w14:paraId="79202943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Lincolnshire(q.v.), Thomas Lyard, senior, of Sibsey(q.v.), and his wife,</w:t>
      </w:r>
    </w:p>
    <w:p w14:paraId="61DBE01B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Alice(q.v.), Thomas West of North Cotes(q.v.), Thomas Lamberd of</w:t>
      </w:r>
    </w:p>
    <w:p w14:paraId="4B3153E2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Beckingham(q.v.) and his wife, Elizabeth(q.v.).</w:t>
      </w:r>
    </w:p>
    <w:p w14:paraId="3E6BEA68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D0C616F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John Smyth of Dunston, Lincolnshire(q.v.),</w:t>
      </w:r>
    </w:p>
    <w:p w14:paraId="6F02CE5E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Peter Broun of Carlton Kyme(q.v.), Robert Barker of York, tailor(q.v.),</w:t>
      </w:r>
    </w:p>
    <w:p w14:paraId="59B3CD54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Robert Fayrforth of Blakeney, Lincolnshire(q.v.), and Robert Skeldynghop</w:t>
      </w:r>
    </w:p>
    <w:p w14:paraId="61D8FFFB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Dunston(q.v.).   (ibid.)</w:t>
      </w:r>
    </w:p>
    <w:p w14:paraId="5CE132AC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Edward Walton of Heswell, Westmoreland(q.v.), Andrew Blythe of York,</w:t>
      </w:r>
    </w:p>
    <w:p w14:paraId="4661DF4E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coverlet weaver(q.v.), Nicholas Motkyn of Lincoln(q.v.) and Robert Barber</w:t>
      </w:r>
    </w:p>
    <w:p w14:paraId="33C07F9D" w14:textId="22E40D9C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York, tailor(q.v.).   (ibid.)</w:t>
      </w:r>
    </w:p>
    <w:p w14:paraId="4A22E194" w14:textId="77777777" w:rsidR="00600738" w:rsidRPr="00BC65FF" w:rsidRDefault="00600738" w:rsidP="006007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65FF">
        <w:rPr>
          <w:rFonts w:ascii="Times New Roman" w:hAnsi="Times New Roman" w:cs="Times New Roman"/>
          <w:sz w:val="24"/>
          <w:szCs w:val="24"/>
        </w:rPr>
        <w:t xml:space="preserve">  8 Feb.1496</w:t>
      </w:r>
      <w:r w:rsidRPr="00BC65FF">
        <w:rPr>
          <w:rFonts w:ascii="Times New Roman" w:hAnsi="Times New Roman" w:cs="Times New Roman"/>
          <w:sz w:val="24"/>
          <w:szCs w:val="24"/>
        </w:rPr>
        <w:tab/>
        <w:t xml:space="preserve">He was one of those who presented John Gates(q.v.) to a chantry in the </w:t>
      </w:r>
    </w:p>
    <w:p w14:paraId="3734B6F8" w14:textId="77777777" w:rsidR="00600738" w:rsidRPr="00BC65FF" w:rsidRDefault="00600738" w:rsidP="0060073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65FF">
        <w:rPr>
          <w:rFonts w:ascii="Times New Roman" w:hAnsi="Times New Roman" w:cs="Times New Roman"/>
          <w:sz w:val="24"/>
          <w:szCs w:val="24"/>
        </w:rPr>
        <w:tab/>
      </w:r>
      <w:r w:rsidRPr="00BC65FF">
        <w:rPr>
          <w:rFonts w:ascii="Times New Roman" w:hAnsi="Times New Roman" w:cs="Times New Roman"/>
          <w:sz w:val="24"/>
          <w:szCs w:val="24"/>
        </w:rPr>
        <w:tab/>
        <w:t>collegiate church of St.James, Sutton in Holderness.</w:t>
      </w:r>
    </w:p>
    <w:p w14:paraId="7C5C1784" w14:textId="77777777" w:rsidR="00600738" w:rsidRPr="00BC65FF" w:rsidRDefault="00600738" w:rsidP="0060073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BC65FF">
        <w:rPr>
          <w:rFonts w:ascii="Times New Roman" w:hAnsi="Times New Roman" w:cs="Times New Roman"/>
          <w:sz w:val="24"/>
          <w:szCs w:val="24"/>
        </w:rPr>
        <w:t>(“The Register of Thomas Rotherham, Archbishop of York 1480-1500 vol.1” ed. Eric E.Barker, pub. The Canterbury and York Society, 1974, p.86)</w:t>
      </w:r>
    </w:p>
    <w:p w14:paraId="21EADCBC" w14:textId="77777777" w:rsidR="00600738" w:rsidRPr="00961CE4" w:rsidRDefault="0060073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EC806D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E07BFFF" w14:textId="77777777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5D70C7" w14:textId="5A5CBB9F" w:rsidR="009A7358" w:rsidRDefault="009A735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April 2021</w:t>
      </w:r>
    </w:p>
    <w:p w14:paraId="3296A345" w14:textId="1C44EE01" w:rsidR="00600738" w:rsidRDefault="00600738" w:rsidP="009A73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September 2022</w:t>
      </w:r>
    </w:p>
    <w:p w14:paraId="1F374F9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974CB" w14:textId="77777777" w:rsidR="009A7358" w:rsidRDefault="009A7358" w:rsidP="009139A6">
      <w:r>
        <w:separator/>
      </w:r>
    </w:p>
  </w:endnote>
  <w:endnote w:type="continuationSeparator" w:id="0">
    <w:p w14:paraId="05AFA909" w14:textId="77777777" w:rsidR="009A7358" w:rsidRDefault="009A73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451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5E5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72B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2662" w14:textId="77777777" w:rsidR="009A7358" w:rsidRDefault="009A7358" w:rsidP="009139A6">
      <w:r>
        <w:separator/>
      </w:r>
    </w:p>
  </w:footnote>
  <w:footnote w:type="continuationSeparator" w:id="0">
    <w:p w14:paraId="7CC6B2BD" w14:textId="77777777" w:rsidR="009A7358" w:rsidRDefault="009A73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123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4F5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79E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58"/>
    <w:rsid w:val="000666E0"/>
    <w:rsid w:val="002510B7"/>
    <w:rsid w:val="005C130B"/>
    <w:rsid w:val="00600738"/>
    <w:rsid w:val="00826F5C"/>
    <w:rsid w:val="009139A6"/>
    <w:rsid w:val="009448BB"/>
    <w:rsid w:val="009A735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57492"/>
  <w15:chartTrackingRefBased/>
  <w15:docId w15:val="{373A1DA5-F434-4BE1-9B56-6955CB1AD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73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2021-05-17T10:46:00Z</dcterms:created>
  <dcterms:modified xsi:type="dcterms:W3CDTF">2022-09-02T18:48:00Z</dcterms:modified>
</cp:coreProperties>
</file>